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Wolverhampton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Wolverhampton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Wolverhampton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Wolverhampton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Wolverhampton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Wolverhampton West are estimated to have a score of 1-2 on the PGSI (low-risk gambling), whilst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65.2% </w:t>
      </w:r>
      <w:r w:rsidRPr="004747BF">
        <w:rPr>
          <w:rFonts w:ascii="Libre Franklin Light" w:eastAsia="Times New Roman" w:hAnsi="Libre Franklin Light" w:cs="Calibri Light"/>
        </w:rPr>
        <w:t xml:space="preserve">of those respondents classified as PGSI 8+ in Wolverhampton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Wolverhampton West is estimated to be </w:t>
      </w:r>
      <w:r w:rsidRPr="00773DF7">
        <w:rPr>
          <w:rFonts w:ascii="Libre Franklin Light" w:eastAsia="Times New Roman" w:hAnsi="Libre Franklin Light" w:cs="Calibri Light"/>
          <w:b/>
          <w:bCs/>
          <w:color w:val="C45911" w:themeColor="accent2" w:themeShade="BF"/>
        </w:rPr>
        <w:t xml:space="preserve">£3,090,055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Wolverhampton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Wolverhampton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Wolverhampton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Wolverhampton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lverhampton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Wolverhampton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lverhampton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Wolverhampton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Wolverhampton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lverhampton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Wolverhampton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Wolverhampton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Wolverhampton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Wolverhampton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Wolverhampton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Wolverhampton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£3,090,055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Wolverhampton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£50,332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£1,040,892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£74,566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£20,972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£38,448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£1,864,845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£3,090,055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Wolverhampton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Wolverhampton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Wolverhampton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Wolverhampton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Wolverhampton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Wolverhampton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Wolverhampton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Wolverhampton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96FE4D5-69AC-4BD1-BD83-C416C66DFCF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